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86FD7B" w14:textId="77777777" w:rsidR="005C7AFF" w:rsidRPr="00966315" w:rsidRDefault="001A3DBF" w:rsidP="005C7AFF">
      <w:pPr>
        <w:jc w:val="right"/>
        <w:rPr>
          <w:rFonts w:ascii="Calibri" w:hAnsi="Calibri" w:cs="Calibri"/>
          <w:b/>
          <w:sz w:val="22"/>
          <w:szCs w:val="16"/>
        </w:rPr>
      </w:pPr>
      <w:r w:rsidRPr="00966315">
        <w:rPr>
          <w:rFonts w:ascii="Calibri" w:hAnsi="Calibri" w:cs="Calibri"/>
          <w:b/>
          <w:sz w:val="22"/>
          <w:szCs w:val="16"/>
        </w:rPr>
        <w:t xml:space="preserve">Anexa </w:t>
      </w:r>
      <w:r w:rsidR="00966315" w:rsidRPr="00966315">
        <w:rPr>
          <w:rFonts w:ascii="Calibri" w:hAnsi="Calibri" w:cs="Calibri"/>
          <w:b/>
          <w:sz w:val="22"/>
          <w:szCs w:val="16"/>
        </w:rPr>
        <w:t>1</w:t>
      </w:r>
      <w:r w:rsidR="00730E4E">
        <w:rPr>
          <w:rFonts w:ascii="Calibri" w:hAnsi="Calibri" w:cs="Calibri"/>
          <w:b/>
          <w:sz w:val="22"/>
          <w:szCs w:val="16"/>
        </w:rPr>
        <w:t>3</w:t>
      </w:r>
    </w:p>
    <w:p w14:paraId="51B73438" w14:textId="77777777" w:rsidR="001A3DBF" w:rsidRDefault="001A3DB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7C5B2EB1" w14:textId="77777777" w:rsidR="001A3DBF" w:rsidRPr="00211D38" w:rsidRDefault="001A3DBF" w:rsidP="001A3DBF">
      <w:pPr>
        <w:pStyle w:val="criterii"/>
        <w:numPr>
          <w:ilvl w:val="0"/>
          <w:numId w:val="0"/>
        </w:numPr>
        <w:spacing w:before="0" w:after="0"/>
        <w:jc w:val="right"/>
        <w:rPr>
          <w:rFonts w:ascii="Arial Narrow" w:hAnsi="Arial Narrow"/>
          <w:sz w:val="24"/>
        </w:rPr>
      </w:pPr>
    </w:p>
    <w:p w14:paraId="511B4126" w14:textId="77777777" w:rsidR="001A3DBF" w:rsidRDefault="001A3DBF" w:rsidP="001A3DBF">
      <w:pPr>
        <w:pStyle w:val="criterii"/>
        <w:numPr>
          <w:ilvl w:val="0"/>
          <w:numId w:val="0"/>
        </w:numPr>
        <w:spacing w:before="0" w:after="0"/>
        <w:jc w:val="center"/>
        <w:rPr>
          <w:rFonts w:ascii="Calibri" w:hAnsi="Calibri" w:cs="Calibri"/>
          <w:sz w:val="24"/>
        </w:rPr>
      </w:pPr>
      <w:r w:rsidRPr="001E1343">
        <w:rPr>
          <w:rFonts w:ascii="Calibri" w:hAnsi="Calibri" w:cs="Calibri"/>
          <w:sz w:val="24"/>
        </w:rPr>
        <w:t xml:space="preserve">Tabel centralizator numere cadastrale </w:t>
      </w:r>
      <w:proofErr w:type="spellStart"/>
      <w:r w:rsidRPr="001E1343">
        <w:rPr>
          <w:rFonts w:ascii="Calibri" w:hAnsi="Calibri" w:cs="Calibri"/>
          <w:sz w:val="24"/>
        </w:rPr>
        <w:t>şi</w:t>
      </w:r>
      <w:proofErr w:type="spellEnd"/>
      <w:r w:rsidRPr="001E1343">
        <w:rPr>
          <w:rFonts w:ascii="Calibri" w:hAnsi="Calibri" w:cs="Calibri"/>
          <w:sz w:val="24"/>
        </w:rPr>
        <w:t xml:space="preserve"> obiective de </w:t>
      </w:r>
      <w:proofErr w:type="spellStart"/>
      <w:r w:rsidRPr="001E1343">
        <w:rPr>
          <w:rFonts w:ascii="Calibri" w:hAnsi="Calibri" w:cs="Calibri"/>
          <w:sz w:val="24"/>
        </w:rPr>
        <w:t>investiţie</w:t>
      </w:r>
      <w:proofErr w:type="spellEnd"/>
    </w:p>
    <w:p w14:paraId="5F1CDBF3" w14:textId="77777777" w:rsidR="00626D77" w:rsidRPr="001E1343" w:rsidRDefault="00626D77" w:rsidP="001A3DBF">
      <w:pPr>
        <w:pStyle w:val="criterii"/>
        <w:numPr>
          <w:ilvl w:val="0"/>
          <w:numId w:val="0"/>
        </w:numPr>
        <w:spacing w:before="0" w:after="0"/>
        <w:jc w:val="center"/>
        <w:rPr>
          <w:rFonts w:ascii="Calibri" w:hAnsi="Calibri" w:cs="Calibri"/>
          <w:sz w:val="24"/>
        </w:rPr>
      </w:pPr>
    </w:p>
    <w:p w14:paraId="1D9F2A98" w14:textId="77777777" w:rsidR="001A3DBF" w:rsidRPr="001E1343" w:rsidRDefault="001A3DBF" w:rsidP="001A3DBF">
      <w:pPr>
        <w:rPr>
          <w:rFonts w:ascii="Calibri" w:hAnsi="Calibri" w:cs="Calibri"/>
        </w:rPr>
      </w:pPr>
    </w:p>
    <w:p w14:paraId="7E31D03F" w14:textId="77777777" w:rsidR="001A3DBF" w:rsidRPr="001E1343" w:rsidRDefault="001A3DBF" w:rsidP="001A3DBF">
      <w:pPr>
        <w:rPr>
          <w:rFonts w:ascii="Calibri" w:hAnsi="Calibri" w:cs="Calibri"/>
        </w:rPr>
      </w:pPr>
    </w:p>
    <w:tbl>
      <w:tblPr>
        <w:tblW w:w="9762" w:type="dxa"/>
        <w:tblInd w:w="-1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"/>
        <w:gridCol w:w="1832"/>
        <w:gridCol w:w="1854"/>
        <w:gridCol w:w="1559"/>
        <w:gridCol w:w="2018"/>
        <w:gridCol w:w="1842"/>
      </w:tblGrid>
      <w:tr w:rsidR="001A3DBF" w:rsidRPr="001E1343" w14:paraId="08CDA051" w14:textId="77777777" w:rsidTr="00626D77">
        <w:trPr>
          <w:trHeight w:val="757"/>
        </w:trPr>
        <w:tc>
          <w:tcPr>
            <w:tcW w:w="65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F0895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83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9142B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  <w:t>Nr. carte funciară</w:t>
            </w:r>
          </w:p>
        </w:tc>
        <w:tc>
          <w:tcPr>
            <w:tcW w:w="1854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79FDE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Număr cadastral </w:t>
            </w:r>
          </w:p>
          <w:p w14:paraId="795CF737" w14:textId="77777777" w:rsidR="001A3DBF" w:rsidRPr="001E1343" w:rsidRDefault="001A3DBF" w:rsidP="001E1343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5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4E493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proofErr w:type="spellStart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Suprafaţă</w:t>
            </w:r>
            <w:proofErr w:type="spellEnd"/>
          </w:p>
          <w:p w14:paraId="4B41D54F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(mp)</w:t>
            </w:r>
            <w:r w:rsidR="006617BD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</w:t>
            </w:r>
            <w:r w:rsidR="006617BD" w:rsidRPr="006617BD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teren si /sau clădire</w:t>
            </w:r>
          </w:p>
        </w:tc>
        <w:tc>
          <w:tcPr>
            <w:tcW w:w="201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125EB" w14:textId="77777777" w:rsidR="001A3DBF" w:rsidRPr="001E1343" w:rsidRDefault="001A3DBF" w:rsidP="001E1343">
            <w:pPr>
              <w:spacing w:after="240"/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Obiectiv de </w:t>
            </w:r>
            <w:proofErr w:type="spellStart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investiţie</w:t>
            </w:r>
            <w:proofErr w:type="spellEnd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aferent proiectului*</w:t>
            </w:r>
          </w:p>
          <w:p w14:paraId="3C3889A1" w14:textId="77777777" w:rsidR="001A3DBF" w:rsidRPr="001E1343" w:rsidRDefault="001A3DBF" w:rsidP="001E1343">
            <w:pPr>
              <w:spacing w:after="240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4B67C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Istoric (dacă este cazul). </w:t>
            </w:r>
          </w:p>
          <w:p w14:paraId="2FD99A73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</w:p>
          <w:p w14:paraId="4A06FABA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Se vor </w:t>
            </w:r>
            <w:proofErr w:type="spellStart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menţiona</w:t>
            </w:r>
            <w:proofErr w:type="spellEnd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actele privind dezmembrările </w:t>
            </w:r>
            <w:proofErr w:type="spellStart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şi</w:t>
            </w:r>
            <w:proofErr w:type="spellEnd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alipirile, etc  </w:t>
            </w:r>
          </w:p>
        </w:tc>
      </w:tr>
      <w:tr w:rsidR="001A3DBF" w:rsidRPr="001E1343" w14:paraId="57D9F1DC" w14:textId="77777777" w:rsidTr="00626D77">
        <w:trPr>
          <w:trHeight w:val="448"/>
        </w:trPr>
        <w:tc>
          <w:tcPr>
            <w:tcW w:w="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C08BC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7EED0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8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1653A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5165F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20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80C1C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57799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1A3DBF" w:rsidRPr="001E1343" w14:paraId="0E5B7C35" w14:textId="77777777" w:rsidTr="00626D77">
        <w:trPr>
          <w:trHeight w:val="309"/>
        </w:trPr>
        <w:tc>
          <w:tcPr>
            <w:tcW w:w="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20777C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4C5D5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5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766AE7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EFD065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0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1AA089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8D8CB2" w14:textId="77777777" w:rsidR="001A3DBF" w:rsidRPr="001E1343" w:rsidRDefault="001A3DBF" w:rsidP="001E1343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</w:tr>
      <w:tr w:rsidR="001A3DBF" w:rsidRPr="001E1343" w14:paraId="3655C19D" w14:textId="77777777" w:rsidTr="00626D77">
        <w:trPr>
          <w:trHeight w:val="309"/>
        </w:trPr>
        <w:tc>
          <w:tcPr>
            <w:tcW w:w="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B8B42D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E501A8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5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7D65AC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B23095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0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E8756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AEBD3" w14:textId="77777777" w:rsidR="001A3DBF" w:rsidRPr="001E1343" w:rsidRDefault="001A3DBF" w:rsidP="001E1343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</w:tr>
    </w:tbl>
    <w:p w14:paraId="12F17436" w14:textId="77777777" w:rsidR="001A3DBF" w:rsidRPr="001E1343" w:rsidRDefault="001A3DBF" w:rsidP="001A3DBF">
      <w:pPr>
        <w:rPr>
          <w:rFonts w:ascii="Calibri" w:hAnsi="Calibri" w:cs="Calibri"/>
        </w:rPr>
      </w:pPr>
    </w:p>
    <w:p w14:paraId="5403FCBB" w14:textId="77777777" w:rsidR="001A3DBF" w:rsidRPr="001E1343" w:rsidRDefault="001A3DBF" w:rsidP="006617BD">
      <w:pPr>
        <w:jc w:val="both"/>
        <w:rPr>
          <w:rFonts w:ascii="Calibri" w:hAnsi="Calibri" w:cs="Calibri"/>
        </w:rPr>
      </w:pPr>
      <w:r w:rsidRPr="001E1343">
        <w:rPr>
          <w:rFonts w:ascii="Calibri" w:eastAsia="Calibri" w:hAnsi="Calibri" w:cs="Calibri"/>
          <w:b/>
          <w:bCs/>
          <w:color w:val="000000"/>
          <w:lang w:eastAsia="ro-RO"/>
        </w:rPr>
        <w:t>*</w:t>
      </w:r>
      <w:r w:rsidR="006617BD" w:rsidRPr="006617BD">
        <w:rPr>
          <w:rFonts w:ascii="Calibri" w:hAnsi="Calibri" w:cs="Calibri"/>
          <w:bCs/>
          <w:color w:val="000000"/>
          <w:sz w:val="20"/>
          <w:szCs w:val="20"/>
          <w:lang w:eastAsia="ro-RO"/>
        </w:rPr>
        <w:t xml:space="preserve">În coloana </w:t>
      </w:r>
      <w:r w:rsidR="006617BD" w:rsidRPr="00626D77">
        <w:rPr>
          <w:rFonts w:ascii="Calibri" w:hAnsi="Calibri" w:cs="Calibri"/>
          <w:bCs/>
          <w:color w:val="000000"/>
          <w:sz w:val="20"/>
          <w:szCs w:val="20"/>
          <w:lang w:val="it-IT" w:eastAsia="ro-RO"/>
        </w:rPr>
        <w:t>“</w:t>
      </w:r>
      <w:r w:rsidR="006617BD" w:rsidRPr="006617BD">
        <w:rPr>
          <w:rFonts w:ascii="Calibri" w:hAnsi="Calibri" w:cs="Calibri"/>
          <w:bCs/>
          <w:color w:val="000000"/>
          <w:sz w:val="20"/>
          <w:szCs w:val="20"/>
          <w:lang w:eastAsia="ro-RO"/>
        </w:rPr>
        <w:t xml:space="preserve">Obiectiv de investiție aferent proiectului”, pentru toate imobilele care fac obiectul proiectului </w:t>
      </w:r>
      <w:r w:rsidR="006617BD" w:rsidRP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>(teren/</w:t>
      </w:r>
      <w:proofErr w:type="spellStart"/>
      <w:r w:rsidR="006617BD" w:rsidRP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>cladire</w:t>
      </w:r>
      <w:proofErr w:type="spellEnd"/>
      <w:r w:rsidR="006617BD" w:rsidRP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 xml:space="preserve">) identificate prin extrasele de carte funciară, </w:t>
      </w:r>
      <w:r w:rsidR="006617BD" w:rsidRPr="006617BD">
        <w:rPr>
          <w:rFonts w:ascii="Calibri" w:hAnsi="Calibri" w:cs="Calibri"/>
          <w:bCs/>
          <w:color w:val="000000"/>
          <w:sz w:val="20"/>
          <w:szCs w:val="20"/>
          <w:lang w:eastAsia="ro-RO"/>
        </w:rPr>
        <w:t>s</w:t>
      </w:r>
      <w:r w:rsidR="006617BD" w:rsidRP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>e vor menționa suprafețele afectate de lucrările de intervenții propuse pentru fiecare obiectiv de investiție propus</w:t>
      </w:r>
      <w:r w:rsid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>.</w:t>
      </w:r>
    </w:p>
    <w:p w14:paraId="380365DB" w14:textId="77777777" w:rsidR="001A3DBF" w:rsidRPr="001E1343" w:rsidRDefault="001A3DBF" w:rsidP="001A3DBF">
      <w:pPr>
        <w:jc w:val="both"/>
        <w:rPr>
          <w:rFonts w:ascii="Calibri" w:hAnsi="Calibri" w:cs="Calibri"/>
          <w:szCs w:val="16"/>
        </w:rPr>
      </w:pPr>
    </w:p>
    <w:p w14:paraId="756746D1" w14:textId="77777777" w:rsidR="005C7AFF" w:rsidRPr="00F914B7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1614ABFA" w14:textId="77777777" w:rsidR="005C7AFF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3216469A" w14:textId="77777777" w:rsidR="00C916A3" w:rsidRDefault="00C916A3" w:rsidP="00376CFE">
      <w:pPr>
        <w:rPr>
          <w:rFonts w:ascii="Calibri" w:hAnsi="Calibri" w:cs="Calibri"/>
          <w:sz w:val="16"/>
          <w:szCs w:val="16"/>
        </w:rPr>
      </w:pPr>
    </w:p>
    <w:p w14:paraId="1B9F3EF1" w14:textId="77777777" w:rsidR="00C916A3" w:rsidRDefault="00C916A3" w:rsidP="00376CFE">
      <w:pPr>
        <w:rPr>
          <w:rFonts w:ascii="Calibri" w:hAnsi="Calibri" w:cs="Calibri"/>
          <w:sz w:val="16"/>
          <w:szCs w:val="16"/>
        </w:rPr>
      </w:pPr>
    </w:p>
    <w:p w14:paraId="473E517B" w14:textId="77777777" w:rsidR="0009018B" w:rsidRDefault="0009018B" w:rsidP="00376CFE"/>
    <w:p w14:paraId="3CC8C2C9" w14:textId="77777777" w:rsidR="0009018B" w:rsidRDefault="0009018B" w:rsidP="00376CFE"/>
    <w:p w14:paraId="7CE57075" w14:textId="77777777" w:rsidR="00E31672" w:rsidRDefault="00E31672" w:rsidP="00376CFE"/>
    <w:p w14:paraId="091837BC" w14:textId="77777777" w:rsidR="00E31672" w:rsidRDefault="00E31672" w:rsidP="00376CFE"/>
    <w:p w14:paraId="011EEB43" w14:textId="77777777" w:rsidR="00E31672" w:rsidRDefault="00E31672" w:rsidP="00376CFE"/>
    <w:p w14:paraId="1A341327" w14:textId="77777777" w:rsidR="00E31672" w:rsidRDefault="00E31672" w:rsidP="00376CFE"/>
    <w:p w14:paraId="5ACF8048" w14:textId="77777777" w:rsidR="00E31672" w:rsidRDefault="00E31672" w:rsidP="00376CFE"/>
    <w:p w14:paraId="65792993" w14:textId="77777777" w:rsidR="00E31672" w:rsidRDefault="00E31672" w:rsidP="00376CFE">
      <w:r>
        <w:t xml:space="preserve"> </w:t>
      </w:r>
    </w:p>
    <w:sectPr w:rsidR="00E31672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04D668" w14:textId="77777777" w:rsidR="00F37F9E" w:rsidRDefault="00F37F9E">
      <w:r>
        <w:separator/>
      </w:r>
    </w:p>
  </w:endnote>
  <w:endnote w:type="continuationSeparator" w:id="0">
    <w:p w14:paraId="542D9BEB" w14:textId="77777777" w:rsidR="00F37F9E" w:rsidRDefault="00F37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9EE1AC" w14:textId="77777777" w:rsidR="002A3F32" w:rsidRDefault="002A3F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1FDA898F" w14:textId="77777777">
      <w:trPr>
        <w:cantSplit/>
        <w:trHeight w:hRule="exact" w:val="340"/>
        <w:hidden/>
      </w:trPr>
      <w:tc>
        <w:tcPr>
          <w:tcW w:w="9210" w:type="dxa"/>
        </w:tcPr>
        <w:p w14:paraId="40FF5E89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1DDBF9FC" w14:textId="77777777" w:rsidR="00F12E7F" w:rsidRDefault="005F70A8" w:rsidP="00F12E7F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1140DA85" wp14:editId="000BD2D3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A38619" wp14:editId="7C5C55AE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A2981E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D4FF190" wp14:editId="7EF31D2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82583B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B2DE33" wp14:editId="1C0333CE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043CD6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D9EE2C6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36EC649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41E7212E" wp14:editId="5AF0B627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11F385" w14:textId="77777777" w:rsidR="002B3BB9" w:rsidRDefault="002B3BB9">
    <w:pPr>
      <w:pStyle w:val="Footer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08A80" w14:textId="77777777" w:rsidR="00072DDE" w:rsidRDefault="005F70A8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46EDDA66" wp14:editId="2DE05EDC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3A3F5AA" wp14:editId="14144923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02EB39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6946770A" wp14:editId="4F51A4BB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49BD66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A297B92" wp14:editId="74763726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D9C4C8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55F0632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97D8854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762EA5F6" wp14:editId="76A1C3A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27402" w14:textId="77777777" w:rsidR="00F37F9E" w:rsidRDefault="00F37F9E">
      <w:r>
        <w:separator/>
      </w:r>
    </w:p>
  </w:footnote>
  <w:footnote w:type="continuationSeparator" w:id="0">
    <w:p w14:paraId="4941AFA4" w14:textId="77777777" w:rsidR="00F37F9E" w:rsidRDefault="00F37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DFE9D" w14:textId="4274708D" w:rsidR="002A3F32" w:rsidRDefault="002A3F32">
    <w:pPr>
      <w:pStyle w:val="Header"/>
    </w:pPr>
    <w:r>
      <w:rPr>
        <w:noProof/>
      </w:rPr>
      <w:pict w14:anchorId="114295A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22266" o:spid="_x0000_s7170" type="#_x0000_t136" style="position:absolute;margin-left:0;margin-top:0;width:598.55pt;height:74.8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 PUBLICA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1E97B" w14:textId="3C2BF9B6" w:rsidR="002B3BB9" w:rsidRPr="00851382" w:rsidRDefault="002A3F32">
    <w:pPr>
      <w:pStyle w:val="Header"/>
      <w:rPr>
        <w:color w:val="999999"/>
      </w:rPr>
    </w:pPr>
    <w:r>
      <w:rPr>
        <w:noProof/>
      </w:rPr>
      <w:pict w14:anchorId="6841B7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22267" o:spid="_x0000_s7171" type="#_x0000_t136" style="position:absolute;margin-left:0;margin-top:0;width:598.55pt;height:74.8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 PUBLICA"/>
        </v:shape>
      </w:pict>
    </w:r>
    <w:r w:rsidR="005F70A8"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53A45A19" wp14:editId="6321582E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DADBAB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52A036B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1009E8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1009E8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22A8A7" w14:textId="6531C2BE" w:rsidR="002B3BB9" w:rsidRDefault="002A3F32">
    <w:pPr>
      <w:pStyle w:val="Header"/>
      <w:tabs>
        <w:tab w:val="clear" w:pos="4536"/>
        <w:tab w:val="clear" w:pos="9072"/>
        <w:tab w:val="left" w:pos="6473"/>
      </w:tabs>
    </w:pPr>
    <w:r>
      <w:rPr>
        <w:noProof/>
      </w:rPr>
      <w:pict w14:anchorId="459E4E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22265" o:spid="_x0000_s7169" type="#_x0000_t136" style="position:absolute;margin-left:0;margin-top:0;width:598.55pt;height:74.8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 PUBLICA"/>
        </v:shape>
      </w:pict>
    </w:r>
    <w:r w:rsidR="005F70A8"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5F88EB34" wp14:editId="22B41F75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70A8"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73277EC1" wp14:editId="4D36953E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70A8"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4208515A" wp14:editId="5425BDC4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244691">
    <w:abstractNumId w:val="2"/>
  </w:num>
  <w:num w:numId="2" w16cid:durableId="748229382">
    <w:abstractNumId w:val="1"/>
  </w:num>
  <w:num w:numId="3" w16cid:durableId="1723597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7172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72DDE"/>
    <w:rsid w:val="00080850"/>
    <w:rsid w:val="0009018B"/>
    <w:rsid w:val="00094830"/>
    <w:rsid w:val="000C2AAE"/>
    <w:rsid w:val="001009E8"/>
    <w:rsid w:val="001175F2"/>
    <w:rsid w:val="001357F6"/>
    <w:rsid w:val="00144BFD"/>
    <w:rsid w:val="001A3DBF"/>
    <w:rsid w:val="001E1343"/>
    <w:rsid w:val="001E7D06"/>
    <w:rsid w:val="002A3F32"/>
    <w:rsid w:val="002B3BB9"/>
    <w:rsid w:val="002E07E9"/>
    <w:rsid w:val="002F1246"/>
    <w:rsid w:val="00351F71"/>
    <w:rsid w:val="00376CFE"/>
    <w:rsid w:val="003E2E03"/>
    <w:rsid w:val="00474F02"/>
    <w:rsid w:val="004764BC"/>
    <w:rsid w:val="00523BEA"/>
    <w:rsid w:val="005A6B00"/>
    <w:rsid w:val="005C21C9"/>
    <w:rsid w:val="005C7AFF"/>
    <w:rsid w:val="005F70A8"/>
    <w:rsid w:val="00626D77"/>
    <w:rsid w:val="00643AC4"/>
    <w:rsid w:val="006617BD"/>
    <w:rsid w:val="006B79B9"/>
    <w:rsid w:val="006F14B9"/>
    <w:rsid w:val="007209E0"/>
    <w:rsid w:val="00730E4E"/>
    <w:rsid w:val="00754551"/>
    <w:rsid w:val="007A69A6"/>
    <w:rsid w:val="007C403D"/>
    <w:rsid w:val="00851382"/>
    <w:rsid w:val="0088290B"/>
    <w:rsid w:val="008C26CE"/>
    <w:rsid w:val="008E7688"/>
    <w:rsid w:val="00936CF8"/>
    <w:rsid w:val="0095716B"/>
    <w:rsid w:val="00966315"/>
    <w:rsid w:val="009F711B"/>
    <w:rsid w:val="00A06DE4"/>
    <w:rsid w:val="00AE4990"/>
    <w:rsid w:val="00B15233"/>
    <w:rsid w:val="00BD3175"/>
    <w:rsid w:val="00C05C7A"/>
    <w:rsid w:val="00C82AD1"/>
    <w:rsid w:val="00C916A3"/>
    <w:rsid w:val="00CC6C98"/>
    <w:rsid w:val="00D22014"/>
    <w:rsid w:val="00D94812"/>
    <w:rsid w:val="00DD113C"/>
    <w:rsid w:val="00E31672"/>
    <w:rsid w:val="00E753B1"/>
    <w:rsid w:val="00EF25AA"/>
    <w:rsid w:val="00EF6CD7"/>
    <w:rsid w:val="00F12E7F"/>
    <w:rsid w:val="00F37F9E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2"/>
    <o:shapelayout v:ext="edit">
      <o:idmap v:ext="edit" data="1"/>
    </o:shapelayout>
  </w:shapeDefaults>
  <w:decimalSymbol w:val=","/>
  <w:listSeparator w:val=";"/>
  <w14:docId w14:val="06D330F5"/>
  <w15:chartTrackingRefBased/>
  <w15:docId w15:val="{B5A9F653-F0AE-47DB-9543-68F87489E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1A3DBF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D0230-409A-414F-BE12-89131F65D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3</TotalTime>
  <Pages>1</Pages>
  <Words>78</Words>
  <Characters>566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643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4</cp:revision>
  <cp:lastPrinted>2022-03-29T08:07:00Z</cp:lastPrinted>
  <dcterms:created xsi:type="dcterms:W3CDTF">2023-08-09T11:24:00Z</dcterms:created>
  <dcterms:modified xsi:type="dcterms:W3CDTF">2026-04-16T13:47:00Z</dcterms:modified>
</cp:coreProperties>
</file>